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3B" w:rsidRPr="00820CAA" w:rsidRDefault="0076293B" w:rsidP="00820CAA">
      <w:pPr>
        <w:shd w:val="clear" w:color="auto" w:fill="FFFFFF"/>
        <w:spacing w:after="0" w:line="300" w:lineRule="atLeast"/>
        <w:jc w:val="center"/>
        <w:rPr>
          <w:rFonts w:ascii="Helvetica" w:hAnsi="Helvetica" w:cs="Helvetica"/>
          <w:color w:val="000000"/>
          <w:sz w:val="21"/>
          <w:szCs w:val="21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622.8pt;margin-top:-43.05pt;width:132.75pt;height:5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stroked="f" strokeweight=".5pt">
            <v:textbox>
              <w:txbxContent>
                <w:p w:rsidR="0076293B" w:rsidRPr="00E63E9B" w:rsidRDefault="0076293B" w:rsidP="00E63E9B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E63E9B">
                    <w:rPr>
                      <w:rFonts w:ascii="Times New Roman" w:hAnsi="Times New Roman"/>
                    </w:rPr>
                    <w:t>Приложение № 5</w:t>
                  </w:r>
                </w:p>
                <w:p w:rsidR="0076293B" w:rsidRPr="00E63E9B" w:rsidRDefault="0076293B" w:rsidP="00E63E9B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E63E9B">
                    <w:rPr>
                      <w:rFonts w:ascii="Times New Roman" w:hAnsi="Times New Roman"/>
                    </w:rPr>
                    <w:t xml:space="preserve">к письму </w:t>
                  </w:r>
                </w:p>
                <w:p w:rsidR="0076293B" w:rsidRPr="00E63E9B" w:rsidRDefault="0076293B">
                  <w:pPr>
                    <w:rPr>
                      <w:rFonts w:ascii="Times New Roman" w:hAnsi="Times New Roman"/>
                    </w:rPr>
                  </w:pPr>
                  <w:r w:rsidRPr="00E63E9B">
                    <w:rPr>
                      <w:rFonts w:ascii="Times New Roman" w:hAnsi="Times New Roman"/>
                    </w:rPr>
                    <w:t>от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1" o:spid="_x0000_s1027" style="position:absolute;left:0;text-align:left;margin-left:613.8pt;margin-top:-55.8pt;width:130.5pt;height:39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stroked="f" strokeweight="2pt"/>
        </w:pict>
      </w:r>
      <w:r w:rsidRPr="00820CAA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 xml:space="preserve"> </w:t>
      </w: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br/>
        <w:t>с 01.01.2016 по 31</w:t>
      </w:r>
      <w:bookmarkStart w:id="0" w:name="_GoBack"/>
      <w:bookmarkEnd w:id="0"/>
      <w:r w:rsidRPr="00820CAA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.12.2016 </w:t>
      </w:r>
    </w:p>
    <w:p w:rsidR="0076293B" w:rsidRPr="00820CAA" w:rsidRDefault="0076293B" w:rsidP="00820CAA">
      <w:pPr>
        <w:shd w:val="clear" w:color="auto" w:fill="FFFFFF"/>
        <w:spacing w:before="150" w:after="150" w:line="240" w:lineRule="auto"/>
        <w:outlineLvl w:val="3"/>
        <w:rPr>
          <w:rFonts w:ascii="Helvetica" w:hAnsi="Helvetica" w:cs="Helvetica"/>
          <w:color w:val="2D2D2D"/>
          <w:sz w:val="23"/>
          <w:szCs w:val="23"/>
          <w:lang w:eastAsia="ru-RU"/>
        </w:rPr>
      </w:pPr>
      <w:r w:rsidRPr="00820CAA">
        <w:rPr>
          <w:rFonts w:ascii="Helvetica" w:hAnsi="Helvetica" w:cs="Helvetica"/>
          <w:color w:val="2D2D2D"/>
          <w:sz w:val="23"/>
          <w:szCs w:val="23"/>
          <w:lang w:eastAsia="ru-RU"/>
        </w:rPr>
        <w:t>Параметры отчета:</w:t>
      </w:r>
    </w:p>
    <w:p w:rsidR="0076293B" w:rsidRPr="00820CAA" w:rsidRDefault="0076293B" w:rsidP="00820C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6293B" w:rsidRPr="00E5013C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76293B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6293B" w:rsidRPr="00E5013C" w:rsidTr="00820CAA">
        <w:trPr>
          <w:tblHeader/>
        </w:trPr>
        <w:tc>
          <w:tcPr>
            <w:tcW w:w="1210" w:type="pct"/>
            <w:vMerge/>
            <w:tcBorders>
              <w:top w:val="nil"/>
              <w:bottom w:val="single" w:sz="12" w:space="0" w:color="DDDDDD"/>
              <w:right w:val="single" w:sz="6" w:space="0" w:color="DDDDDD"/>
            </w:tcBorders>
            <w:vAlign w:val="center"/>
          </w:tcPr>
          <w:p w:rsidR="0076293B" w:rsidRPr="00820CAA" w:rsidRDefault="0076293B" w:rsidP="00820C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vAlign w:val="center"/>
          </w:tcPr>
          <w:p w:rsidR="0076293B" w:rsidRPr="00820CAA" w:rsidRDefault="0076293B" w:rsidP="00820C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6293B" w:rsidRPr="00E5013C" w:rsidTr="00820CAA">
        <w:tc>
          <w:tcPr>
            <w:tcW w:w="1210" w:type="pct"/>
            <w:tcBorders>
              <w:top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Среднеольшанский сельсовет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293B" w:rsidRPr="00E5013C" w:rsidTr="00820CAA">
        <w:tc>
          <w:tcPr>
            <w:tcW w:w="1210" w:type="pct"/>
            <w:tcBorders>
              <w:top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6293B" w:rsidRPr="00820CAA" w:rsidRDefault="0076293B" w:rsidP="00820CAA">
            <w:pPr>
              <w:spacing w:after="3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6293B" w:rsidRDefault="0076293B"/>
    <w:sectPr w:rsidR="0076293B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287"/>
    <w:rsid w:val="0006083B"/>
    <w:rsid w:val="000D3396"/>
    <w:rsid w:val="000E6F72"/>
    <w:rsid w:val="00126D2C"/>
    <w:rsid w:val="00145066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C0EB4"/>
    <w:rsid w:val="003D5165"/>
    <w:rsid w:val="0042203A"/>
    <w:rsid w:val="004226B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6293B"/>
    <w:rsid w:val="00777FF2"/>
    <w:rsid w:val="00796FD6"/>
    <w:rsid w:val="007A0B45"/>
    <w:rsid w:val="007E6684"/>
    <w:rsid w:val="007F1FD4"/>
    <w:rsid w:val="007F640C"/>
    <w:rsid w:val="00805077"/>
    <w:rsid w:val="00811999"/>
    <w:rsid w:val="00820CAA"/>
    <w:rsid w:val="0083304D"/>
    <w:rsid w:val="0083690E"/>
    <w:rsid w:val="00861E9F"/>
    <w:rsid w:val="00896221"/>
    <w:rsid w:val="008A4D1A"/>
    <w:rsid w:val="008C571E"/>
    <w:rsid w:val="008C6322"/>
    <w:rsid w:val="008D5B9E"/>
    <w:rsid w:val="008E643F"/>
    <w:rsid w:val="008F6B55"/>
    <w:rsid w:val="00913B5B"/>
    <w:rsid w:val="00914380"/>
    <w:rsid w:val="0092785A"/>
    <w:rsid w:val="00931657"/>
    <w:rsid w:val="00943CE8"/>
    <w:rsid w:val="009628E1"/>
    <w:rsid w:val="00973453"/>
    <w:rsid w:val="00984D44"/>
    <w:rsid w:val="0099240A"/>
    <w:rsid w:val="009A2AC8"/>
    <w:rsid w:val="009C3B15"/>
    <w:rsid w:val="009E3F75"/>
    <w:rsid w:val="009E5C2C"/>
    <w:rsid w:val="009F2791"/>
    <w:rsid w:val="00A00F4C"/>
    <w:rsid w:val="00A139BA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5CC1"/>
    <w:rsid w:val="00B84D7D"/>
    <w:rsid w:val="00B84F7D"/>
    <w:rsid w:val="00B86B75"/>
    <w:rsid w:val="00B96908"/>
    <w:rsid w:val="00BB224F"/>
    <w:rsid w:val="00BC0685"/>
    <w:rsid w:val="00BD351D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E4287"/>
    <w:rsid w:val="00DF6348"/>
    <w:rsid w:val="00DF6EC6"/>
    <w:rsid w:val="00E05F34"/>
    <w:rsid w:val="00E22538"/>
    <w:rsid w:val="00E43048"/>
    <w:rsid w:val="00E5013C"/>
    <w:rsid w:val="00E63E9B"/>
    <w:rsid w:val="00E6673A"/>
    <w:rsid w:val="00E7129E"/>
    <w:rsid w:val="00E90B3E"/>
    <w:rsid w:val="00E93841"/>
    <w:rsid w:val="00EC2331"/>
    <w:rsid w:val="00EE6EC9"/>
    <w:rsid w:val="00F07670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6BA"/>
    <w:pPr>
      <w:spacing w:after="200" w:line="276" w:lineRule="auto"/>
    </w:pPr>
    <w:rPr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820CA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20CAA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820CA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5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56</Words>
  <Characters>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4</cp:revision>
  <dcterms:created xsi:type="dcterms:W3CDTF">2016-12-08T08:00:00Z</dcterms:created>
  <dcterms:modified xsi:type="dcterms:W3CDTF">2016-12-30T08:31:00Z</dcterms:modified>
</cp:coreProperties>
</file>